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806FD" w14:textId="607D394B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6"/>
          <w:szCs w:val="26"/>
        </w:rPr>
      </w:pPr>
      <w:r w:rsidRPr="009E7F60">
        <w:rPr>
          <w:rFonts w:ascii="Arial" w:hAnsi="Arial" w:cs="Arial"/>
          <w:b/>
          <w:bCs/>
          <w:sz w:val="26"/>
          <w:szCs w:val="26"/>
        </w:rPr>
        <w:t>IZJAVA O POVEZANIH OSEBAH ZA FIZIČNE OSEBE</w:t>
      </w:r>
    </w:p>
    <w:p w14:paraId="2359EF7D" w14:textId="4B0806FA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E7F60">
        <w:rPr>
          <w:rFonts w:ascii="Arial" w:hAnsi="Arial" w:cs="Arial"/>
          <w:sz w:val="22"/>
          <w:szCs w:val="22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C49867A3E947443CAA041192B68FC418"/>
          </w:placeholder>
          <w:showingPlcHdr/>
        </w:sdtPr>
        <w:sdtContent>
          <w:r w:rsidR="006F3E2F" w:rsidRPr="00696230">
            <w:rPr>
              <w:rStyle w:val="PlaceholderText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Pr="009E7F60">
        <w:rPr>
          <w:rFonts w:ascii="Arial" w:hAnsi="Arial" w:cs="Arial"/>
          <w:sz w:val="22"/>
          <w:szCs w:val="22"/>
        </w:rPr>
        <w:t xml:space="preserve"> (ime in priimek)</w:t>
      </w:r>
      <w:r w:rsidR="0082668C" w:rsidRPr="009E7F60">
        <w:rPr>
          <w:rFonts w:ascii="Arial" w:hAnsi="Arial" w:cs="Arial"/>
          <w:sz w:val="22"/>
          <w:szCs w:val="22"/>
        </w:rPr>
        <w:t xml:space="preserve">, EMŠO </w:t>
      </w:r>
      <w:sdt>
        <w:sdtPr>
          <w:rPr>
            <w:rFonts w:ascii="Arial" w:hAnsi="Arial" w:cs="Arial"/>
          </w:rPr>
          <w:id w:val="-921645839"/>
          <w:placeholder>
            <w:docPart w:val="799D43D3F6C64F73BEC6D1909CA0342D"/>
          </w:placeholder>
          <w:showingPlcHdr/>
        </w:sdtPr>
        <w:sdtContent>
          <w:r w:rsidR="006F3E2F" w:rsidRPr="00696230">
            <w:rPr>
              <w:rStyle w:val="PlaceholderText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0BDDE80" w14:textId="77777777" w:rsidR="006F3E2F" w:rsidRDefault="006F3E2F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5BA0D5" w14:textId="3AF33ED2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E7F60">
        <w:rPr>
          <w:rFonts w:ascii="Arial" w:hAnsi="Arial" w:cs="Arial"/>
          <w:b/>
          <w:bCs/>
          <w:color w:val="000000"/>
          <w:sz w:val="22"/>
          <w:szCs w:val="22"/>
        </w:rPr>
        <w:t>I Z J A V L J A M,</w:t>
      </w:r>
    </w:p>
    <w:p w14:paraId="0235C694" w14:textId="77777777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0FBBE8" w14:textId="45A8CB86" w:rsidR="00644000" w:rsidRPr="009E7F60" w:rsidRDefault="00644000" w:rsidP="00644000">
      <w:pPr>
        <w:pStyle w:val="odstavek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da moj ožji družinski član</w:t>
      </w:r>
      <w:r w:rsidR="00F3412E" w:rsidRPr="009E7F60">
        <w:rPr>
          <w:rStyle w:val="FootnoteReference"/>
          <w:rFonts w:ascii="Arial" w:hAnsi="Arial" w:cs="Arial"/>
          <w:color w:val="000000"/>
          <w:sz w:val="22"/>
          <w:szCs w:val="22"/>
        </w:rPr>
        <w:footnoteReference w:id="1"/>
      </w:r>
      <w:r w:rsidRPr="009E7F60">
        <w:rPr>
          <w:rFonts w:ascii="Arial" w:hAnsi="Arial" w:cs="Arial"/>
          <w:color w:val="000000"/>
          <w:sz w:val="22"/>
          <w:szCs w:val="22"/>
        </w:rPr>
        <w:t xml:space="preserve"> ni:</w:t>
      </w:r>
    </w:p>
    <w:p w14:paraId="4AA8B090" w14:textId="1A72C5FB" w:rsidR="00644000" w:rsidRPr="009E7F60" w:rsidRDefault="00644000" w:rsidP="00644000">
      <w:pPr>
        <w:pStyle w:val="odstavek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lang w:val="x-none"/>
        </w:rPr>
        <w:t xml:space="preserve">član uprave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družbe Slovenski državni holding, d.</w:t>
      </w:r>
      <w:r w:rsidR="003954C9" w:rsidRPr="009E7F60">
        <w:rPr>
          <w:rFonts w:ascii="Arial" w:hAnsi="Arial" w:cs="Arial"/>
          <w:color w:val="000000"/>
          <w:sz w:val="22"/>
          <w:szCs w:val="22"/>
        </w:rPr>
        <w:t xml:space="preserve">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 xml:space="preserve">d. (v nadaljevanju: 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SDH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)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, prokurist SDH</w:t>
      </w:r>
      <w:r w:rsidRPr="009E7F60">
        <w:rPr>
          <w:rFonts w:ascii="Arial" w:hAnsi="Arial" w:cs="Arial"/>
          <w:color w:val="000000"/>
          <w:sz w:val="22"/>
          <w:szCs w:val="22"/>
        </w:rPr>
        <w:t>,</w:t>
      </w:r>
    </w:p>
    <w:p w14:paraId="448A69C4" w14:textId="77777777" w:rsidR="00644000" w:rsidRPr="009E7F60" w:rsidRDefault="00644000" w:rsidP="00644000">
      <w:pPr>
        <w:pStyle w:val="alineazaodstavkom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član nadzornega sveta SDH,</w:t>
      </w:r>
    </w:p>
    <w:p w14:paraId="14B6618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2061"/>
        <w:jc w:val="both"/>
        <w:rPr>
          <w:rFonts w:ascii="Arial" w:hAnsi="Arial" w:cs="Arial"/>
          <w:color w:val="000000"/>
          <w:sz w:val="22"/>
          <w:szCs w:val="22"/>
        </w:rPr>
      </w:pPr>
    </w:p>
    <w:p w14:paraId="33C919CB" w14:textId="77777777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da v zadnjem letu od podpisa te izjave nisem bil član uprave SDH, prokurist SDH ali član nadzornega sveta SDH,</w:t>
      </w:r>
    </w:p>
    <w:p w14:paraId="44EF43BB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A06459C" w14:textId="2D484250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sam ali moj ožji družinski član ni dolžnik SDH, ali v zadnjih 3 letih </w:t>
      </w:r>
      <w:r w:rsidR="00E00210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nisem/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 bil dolžnik SDH oziroma k SDH pripojenih družb,</w:t>
      </w:r>
    </w:p>
    <w:p w14:paraId="4DA941FF" w14:textId="77777777" w:rsidR="00644000" w:rsidRPr="009E7F60" w:rsidRDefault="00644000" w:rsidP="00644000">
      <w:pPr>
        <w:pStyle w:val="ListParagraph"/>
        <w:spacing w:after="0" w:line="240" w:lineRule="auto"/>
        <w:rPr>
          <w:rFonts w:ascii="Arial" w:hAnsi="Arial" w:cs="Arial"/>
          <w:color w:val="000000"/>
        </w:rPr>
      </w:pPr>
    </w:p>
    <w:p w14:paraId="7155A2AF" w14:textId="4E88CAA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v zadnjem letu od datuma podpisa te izjave nisem bil zaposlen ali študent v SDH  oziroma k SDH pripojenih družb,</w:t>
      </w:r>
    </w:p>
    <w:p w14:paraId="7D4F059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5B97438E" w14:textId="1372269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 ožj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povezana oseba</w:t>
      </w:r>
      <w:r w:rsidRPr="009E7F60">
        <w:rPr>
          <w:rStyle w:val="FootnoteReference"/>
          <w:rFonts w:ascii="Arial" w:hAnsi="Arial" w:cs="Arial"/>
          <w:color w:val="000000"/>
          <w:sz w:val="22"/>
          <w:szCs w:val="22"/>
          <w:shd w:val="clear" w:color="auto" w:fill="FFFFFF"/>
        </w:rPr>
        <w:footnoteReference w:id="2"/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zaposlenega ali bivšega zaposlenega v SDH oziroma k SDH pripojenih družb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, pa še ni preteklo 12 mesecev od prenehanja te zaposlitve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5507919A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1E6993D2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3588EB8" w14:textId="2E1A3072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lastRenderedPageBreak/>
        <w:t xml:space="preserve">Kraj in datum </w:t>
      </w:r>
      <w:sdt>
        <w:sdtPr>
          <w:rPr>
            <w:rFonts w:ascii="Arial" w:hAnsi="Arial" w:cs="Arial"/>
          </w:rPr>
          <w:id w:val="1010569810"/>
          <w:placeholder>
            <w:docPart w:val="8030D0BC18C24D6180A1154CAF9E17D4"/>
          </w:placeholder>
          <w:showingPlcHdr/>
        </w:sdtPr>
        <w:sdtContent>
          <w:r w:rsidR="006F3E2F" w:rsidRPr="00696230">
            <w:rPr>
              <w:rStyle w:val="PlaceholderText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F3E2F" w:rsidRPr="009E7F60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76801D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0CFF133" w14:textId="0CEB81F0" w:rsidR="008B1CD1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eastAsia="Calibri" w:hAnsi="Arial" w:cs="Arial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Podpis:__________________</w:t>
      </w:r>
      <w:r w:rsidRPr="009E7F60">
        <w:rPr>
          <w:rFonts w:ascii="Arial" w:hAnsi="Arial" w:cs="Arial"/>
          <w:sz w:val="22"/>
          <w:szCs w:val="22"/>
        </w:rPr>
        <w:t xml:space="preserve"> </w:t>
      </w:r>
    </w:p>
    <w:sectPr w:rsidR="008B1CD1" w:rsidRPr="009E7F60" w:rsidSect="00255276">
      <w:headerReference w:type="first" r:id="rId11"/>
      <w:footerReference w:type="first" r:id="rId12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D80" w14:textId="10C16EE8" w:rsidR="003E1837" w:rsidRPr="009542A0" w:rsidRDefault="00DB5DEE" w:rsidP="007B6966">
    <w:pPr>
      <w:pStyle w:val="Footer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  <w:r w:rsidR="003E1837">
      <w:rPr>
        <w:rFonts w:ascii="Arial" w:hAnsi="Arial" w:cs="Arial"/>
        <w:sz w:val="12"/>
        <w:szCs w:val="12"/>
      </w:rPr>
      <w:t xml:space="preserve">; </w:t>
    </w:r>
    <w:r w:rsidR="00304CC0">
      <w:rPr>
        <w:rFonts w:ascii="Arial" w:hAnsi="Arial" w:cs="Arial"/>
        <w:sz w:val="12"/>
        <w:szCs w:val="12"/>
      </w:rPr>
      <w:t>Predsedni</w:t>
    </w:r>
    <w:r w:rsidR="00F323DE">
      <w:rPr>
        <w:rFonts w:ascii="Arial" w:hAnsi="Arial" w:cs="Arial"/>
        <w:sz w:val="12"/>
        <w:szCs w:val="12"/>
      </w:rPr>
      <w:t>ca</w:t>
    </w:r>
    <w:r w:rsidR="003E1837" w:rsidRPr="009542A0">
      <w:rPr>
        <w:rFonts w:ascii="Arial" w:hAnsi="Arial" w:cs="Arial"/>
        <w:sz w:val="12"/>
        <w:szCs w:val="12"/>
      </w:rPr>
      <w:t xml:space="preserve"> nadzornega sveta</w:t>
    </w:r>
    <w:r w:rsidR="003B2347">
      <w:rPr>
        <w:rFonts w:ascii="Arial" w:hAnsi="Arial" w:cs="Arial"/>
        <w:sz w:val="12"/>
        <w:szCs w:val="12"/>
      </w:rPr>
      <w:t xml:space="preserve">: </w:t>
    </w:r>
    <w:r w:rsidR="00F323DE">
      <w:rPr>
        <w:rFonts w:ascii="Arial" w:hAnsi="Arial" w:cs="Arial"/>
        <w:sz w:val="12"/>
        <w:szCs w:val="12"/>
      </w:rPr>
      <w:t xml:space="preserve">Karmen </w:t>
    </w:r>
    <w:proofErr w:type="spellStart"/>
    <w:r w:rsidR="00F323DE">
      <w:rPr>
        <w:rFonts w:ascii="Arial" w:hAnsi="Arial" w:cs="Arial"/>
        <w:sz w:val="12"/>
        <w:szCs w:val="12"/>
      </w:rPr>
      <w:t>Dietner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0B9BB16A" w14:textId="77777777" w:rsidR="00F3412E" w:rsidRPr="00F3412E" w:rsidRDefault="00F3412E" w:rsidP="00F3412E">
      <w:pPr>
        <w:spacing w:line="240" w:lineRule="auto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F3412E">
        <w:rPr>
          <w:rStyle w:val="FootnoteReference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Ožji družinski člani so: </w:t>
      </w:r>
    </w:p>
    <w:p w14:paraId="6EF1D425" w14:textId="77777777" w:rsidR="00F3412E" w:rsidRPr="00F3412E" w:rsidRDefault="00F3412E" w:rsidP="00F3412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zakonec,</w:t>
      </w:r>
    </w:p>
    <w:p w14:paraId="4E6488D3" w14:textId="77777777" w:rsidR="00F3412E" w:rsidRPr="00F3412E" w:rsidRDefault="00F3412E" w:rsidP="00F3412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otroci,</w:t>
      </w:r>
    </w:p>
    <w:p w14:paraId="01E1EA63" w14:textId="77777777" w:rsidR="00F3412E" w:rsidRPr="00F3412E" w:rsidRDefault="00F3412E" w:rsidP="00F3412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posvojenci,</w:t>
      </w:r>
    </w:p>
    <w:p w14:paraId="52E98260" w14:textId="77777777" w:rsidR="00F3412E" w:rsidRPr="00F3412E" w:rsidRDefault="00F3412E" w:rsidP="00F3412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starši,</w:t>
      </w:r>
    </w:p>
    <w:p w14:paraId="633B6F5F" w14:textId="77777777" w:rsidR="00F3412E" w:rsidRPr="00F3412E" w:rsidRDefault="00F3412E" w:rsidP="00F3412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posvojitelji, </w:t>
      </w:r>
    </w:p>
    <w:p w14:paraId="7A2C7FD3" w14:textId="77777777" w:rsidR="00F3412E" w:rsidRPr="00F3412E" w:rsidRDefault="00F3412E" w:rsidP="00F3412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bratje, </w:t>
      </w:r>
    </w:p>
    <w:p w14:paraId="1830CC92" w14:textId="77777777" w:rsidR="00F3412E" w:rsidRPr="00F3412E" w:rsidRDefault="00F3412E" w:rsidP="00F3412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sestre in</w:t>
      </w:r>
    </w:p>
    <w:p w14:paraId="2324CDE4" w14:textId="77777777" w:rsidR="00F3412E" w:rsidRPr="00F3412E" w:rsidRDefault="00F3412E" w:rsidP="00F3412E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osebe, ki s posameznikom živijo v skupnem gospodinjstvu ali v zunajzakonski skupnosti.</w:t>
      </w:r>
    </w:p>
    <w:p w14:paraId="7794A80C" w14:textId="55FB56EE" w:rsidR="00F3412E" w:rsidRPr="00F3412E" w:rsidRDefault="00F3412E">
      <w:pPr>
        <w:pStyle w:val="FootnoteText"/>
        <w:rPr>
          <w:rFonts w:ascii="Arial" w:hAnsi="Arial" w:cs="Arial"/>
          <w:sz w:val="16"/>
          <w:szCs w:val="16"/>
        </w:rPr>
      </w:pPr>
    </w:p>
  </w:footnote>
  <w:footnote w:id="2">
    <w:p w14:paraId="51C9A782" w14:textId="77777777" w:rsidR="00644000" w:rsidRPr="00F3412E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Style w:val="FootnoteReference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Ožje povezana oseba posamezne osebe je:</w:t>
      </w:r>
    </w:p>
    <w:p w14:paraId="402C150C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1.     njen zakonec ali oseba, s katero živi v življenjski skupnosti, ki ima po zakonu enake premoženjske posledice kot zakonska zveza, ali oseba, s katero živi v istospolni partnerski skupnosti po zakonu, ki ureja registracijo istospolne partnerske skupnosti,</w:t>
      </w:r>
    </w:p>
    <w:p w14:paraId="763050A3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2.     otrok ali posvojenec te osebe ali osebe iz 1. točke tega člena, ki nima polne poslovne sposobnosti,</w:t>
      </w:r>
    </w:p>
    <w:p w14:paraId="369270E8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3.     polnoletni otrok ali posvojenec,</w:t>
      </w:r>
    </w:p>
    <w:p w14:paraId="2B023924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4.     starši ali posvojitelji,</w:t>
      </w:r>
    </w:p>
    <w:p w14:paraId="0F56F126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5.     bratje in sestre,</w:t>
      </w:r>
    </w:p>
    <w:p w14:paraId="156DF4D5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6.     oseba, ki z njo živi v skupnem gospodinjstvu,</w:t>
      </w:r>
    </w:p>
    <w:p w14:paraId="3656416F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7.     druga oseba, ki nima polne poslovne sposobnosti in ji je dodeljena v skrbništvo.</w:t>
      </w:r>
    </w:p>
    <w:p w14:paraId="2618FFB1" w14:textId="77777777" w:rsidR="00644000" w:rsidRPr="000A4286" w:rsidRDefault="00644000" w:rsidP="00644000">
      <w:pPr>
        <w:rPr>
          <w:sz w:val="16"/>
          <w:szCs w:val="16"/>
        </w:rPr>
      </w:pPr>
    </w:p>
    <w:p w14:paraId="2815DDE7" w14:textId="77777777" w:rsidR="00644000" w:rsidRDefault="00644000" w:rsidP="0064400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D22D" w14:textId="62FEDDE1" w:rsidR="003E1837" w:rsidRPr="009542A0" w:rsidRDefault="005D7570" w:rsidP="009542A0">
    <w:pPr>
      <w:pStyle w:val="Header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04204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Header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Header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Header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112929">
    <w:abstractNumId w:val="5"/>
  </w:num>
  <w:num w:numId="2" w16cid:durableId="1387950689">
    <w:abstractNumId w:val="6"/>
  </w:num>
  <w:num w:numId="3" w16cid:durableId="1118185841">
    <w:abstractNumId w:val="1"/>
  </w:num>
  <w:num w:numId="4" w16cid:durableId="483469662">
    <w:abstractNumId w:val="0"/>
  </w:num>
  <w:num w:numId="5" w16cid:durableId="1078132848">
    <w:abstractNumId w:val="3"/>
  </w:num>
  <w:num w:numId="6" w16cid:durableId="844174319">
    <w:abstractNumId w:val="2"/>
  </w:num>
  <w:num w:numId="7" w16cid:durableId="1418941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Eu1IMNVbySOWwUQZ8Rmh4ri0CQWHv4DWBghZd95zcZfrFwWsKgEhMd/YE6IDlVn8xy84SxVWGrhazupdZ7rT2g==" w:salt="kLH6sIeWEchPjNxtUqVUp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A36BD"/>
    <w:rsid w:val="000B09C1"/>
    <w:rsid w:val="000C3BCA"/>
    <w:rsid w:val="00121C96"/>
    <w:rsid w:val="00146AD0"/>
    <w:rsid w:val="00164FDE"/>
    <w:rsid w:val="001A2F68"/>
    <w:rsid w:val="00255276"/>
    <w:rsid w:val="00295B74"/>
    <w:rsid w:val="00304CC0"/>
    <w:rsid w:val="0034293A"/>
    <w:rsid w:val="003918B0"/>
    <w:rsid w:val="003954C9"/>
    <w:rsid w:val="003B2347"/>
    <w:rsid w:val="003E1837"/>
    <w:rsid w:val="00420DD7"/>
    <w:rsid w:val="004268B7"/>
    <w:rsid w:val="00503E26"/>
    <w:rsid w:val="00524066"/>
    <w:rsid w:val="00576E8F"/>
    <w:rsid w:val="005D7570"/>
    <w:rsid w:val="005F7028"/>
    <w:rsid w:val="00644000"/>
    <w:rsid w:val="00666F2F"/>
    <w:rsid w:val="006A0BFC"/>
    <w:rsid w:val="006A72D1"/>
    <w:rsid w:val="006F3E2F"/>
    <w:rsid w:val="00771A80"/>
    <w:rsid w:val="007B6966"/>
    <w:rsid w:val="007D5AAF"/>
    <w:rsid w:val="0082668C"/>
    <w:rsid w:val="008B1CD1"/>
    <w:rsid w:val="008E1DA9"/>
    <w:rsid w:val="009311D2"/>
    <w:rsid w:val="009427EA"/>
    <w:rsid w:val="009542A0"/>
    <w:rsid w:val="00974859"/>
    <w:rsid w:val="009E7F60"/>
    <w:rsid w:val="00A0105B"/>
    <w:rsid w:val="00A34280"/>
    <w:rsid w:val="00A67597"/>
    <w:rsid w:val="00AA48FF"/>
    <w:rsid w:val="00AE56EC"/>
    <w:rsid w:val="00B12659"/>
    <w:rsid w:val="00B2723F"/>
    <w:rsid w:val="00B738C8"/>
    <w:rsid w:val="00B93489"/>
    <w:rsid w:val="00BE7B86"/>
    <w:rsid w:val="00C249B4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00210"/>
    <w:rsid w:val="00E5388A"/>
    <w:rsid w:val="00E73671"/>
    <w:rsid w:val="00EF658A"/>
    <w:rsid w:val="00F01C5D"/>
    <w:rsid w:val="00F323DE"/>
    <w:rsid w:val="00F3412E"/>
    <w:rsid w:val="00F604F3"/>
    <w:rsid w:val="00F852B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DD7"/>
    <w:pPr>
      <w:spacing w:after="0" w:line="280" w:lineRule="atLeast"/>
      <w:contextualSpacing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HeaderChar">
    <w:name w:val="Header Char"/>
    <w:basedOn w:val="DefaultParagraphFont"/>
    <w:link w:val="Header"/>
    <w:uiPriority w:val="99"/>
    <w:rsid w:val="001A2F68"/>
  </w:style>
  <w:style w:type="paragraph" w:styleId="Footer">
    <w:name w:val="footer"/>
    <w:basedOn w:val="Normal"/>
    <w:link w:val="FooterChar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1A2F68"/>
  </w:style>
  <w:style w:type="paragraph" w:styleId="BalloonText">
    <w:name w:val="Balloon Text"/>
    <w:basedOn w:val="Normal"/>
    <w:link w:val="BalloonTextChar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ormal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DefaultParagraphFont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TableNormal"/>
    <w:next w:val="TableGrid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A72D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ormal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ormal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644000"/>
    <w:pPr>
      <w:spacing w:after="160" w:line="259" w:lineRule="auto"/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40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ormal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sion">
    <w:name w:val="Revision"/>
    <w:hidden/>
    <w:uiPriority w:val="99"/>
    <w:semiHidden/>
    <w:rsid w:val="00C249B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64F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4F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4F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F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4FDE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F3E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9867A3E947443CAA041192B68FC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CF6D91-03DD-4105-8F76-F9AAD8CF70E0}"/>
      </w:docPartPr>
      <w:docPartBody>
        <w:p w:rsidR="00000000" w:rsidRDefault="001F63EC" w:rsidP="001F63EC">
          <w:pPr>
            <w:pStyle w:val="C49867A3E947443CAA041192B68FC418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9D43D3F6C64F73BEC6D1909CA03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FBFA6-BF96-4122-9148-0A17389DDB0A}"/>
      </w:docPartPr>
      <w:docPartBody>
        <w:p w:rsidR="00000000" w:rsidRDefault="001F63EC" w:rsidP="001F63EC">
          <w:pPr>
            <w:pStyle w:val="799D43D3F6C64F73BEC6D1909CA0342D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30D0BC18C24D6180A1154CAF9E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1D53B-E4AC-4702-9AB1-7DBB10E9A2D1}"/>
      </w:docPartPr>
      <w:docPartBody>
        <w:p w:rsidR="00000000" w:rsidRDefault="001F63EC" w:rsidP="001F63EC">
          <w:pPr>
            <w:pStyle w:val="8030D0BC18C24D6180A1154CAF9E17D4"/>
          </w:pPr>
          <w:r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EC"/>
    <w:rsid w:val="001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63EC"/>
  </w:style>
  <w:style w:type="paragraph" w:customStyle="1" w:styleId="C49867A3E947443CAA041192B68FC418">
    <w:name w:val="C49867A3E947443CAA041192B68FC418"/>
    <w:rsid w:val="001F63EC"/>
  </w:style>
  <w:style w:type="paragraph" w:customStyle="1" w:styleId="799D43D3F6C64F73BEC6D1909CA0342D">
    <w:name w:val="799D43D3F6C64F73BEC6D1909CA0342D"/>
    <w:rsid w:val="001F63EC"/>
  </w:style>
  <w:style w:type="paragraph" w:customStyle="1" w:styleId="8030D0BC18C24D6180A1154CAF9E17D4">
    <w:name w:val="8030D0BC18C24D6180A1154CAF9E17D4"/>
    <w:rsid w:val="001F63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b5633b-5038-401c-ae09-6b86013251f8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F2CD91C1C68C4499DB9DFF8653F24A" ma:contentTypeVersion="15" ma:contentTypeDescription="Ustvari nov dokument." ma:contentTypeScope="" ma:versionID="e79f11ae42a3d50c48e424e4898bba72">
  <xsd:schema xmlns:xsd="http://www.w3.org/2001/XMLSchema" xmlns:xs="http://www.w3.org/2001/XMLSchema" xmlns:p="http://schemas.microsoft.com/office/2006/metadata/properties" xmlns:ns2="6bb5633b-5038-401c-ae09-6b86013251f8" xmlns:ns3="4ff0a056-0f7e-4653-8b72-91cabc648a9e" targetNamespace="http://schemas.microsoft.com/office/2006/metadata/properties" ma:root="true" ma:fieldsID="821c0c00c33e786b0d799d15df0df450" ns2:_="" ns3:_="">
    <xsd:import namespace="6bb5633b-5038-401c-ae09-6b86013251f8"/>
    <xsd:import namespace="4ff0a056-0f7e-4653-8b72-91cabc648a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5633b-5038-401c-ae09-6b86013251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0" nillable="true" ma:displayName="Taxonomy Catch All Column" ma:hidden="true" ma:list="{3893ef49-fa68-427c-806b-a7ddd1103b5a}" ma:internalName="TaxCatchAll" ma:showField="CatchAllData" ma:web="6bb5633b-5038-401c-ae09-6b8601325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0a056-0f7e-4653-8b72-91cabc64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00C612-473C-4C5F-B847-278DEE2F72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FC5C2-A905-4335-BB4A-FAC8A5E95F71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4ff0a056-0f7e-4653-8b72-91cabc648a9e"/>
    <ds:schemaRef ds:uri="6bb5633b-5038-401c-ae09-6b86013251f8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3C6319C-AF5F-4B03-A4ED-89A375101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5633b-5038-401c-ae09-6b86013251f8"/>
    <ds:schemaRef ds:uri="4ff0a056-0f7e-4653-8b72-91cabc648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9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Podboj</dc:creator>
  <cp:lastModifiedBy>Janja Detiček</cp:lastModifiedBy>
  <cp:revision>3</cp:revision>
  <cp:lastPrinted>2016-07-25T07:11:00Z</cp:lastPrinted>
  <dcterms:created xsi:type="dcterms:W3CDTF">2023-05-10T07:34:00Z</dcterms:created>
  <dcterms:modified xsi:type="dcterms:W3CDTF">2023-05-10T07:35:00Z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0x01010075F2CD91C1C68C4499DB9DFF8653F24A</vt:lpwstr>
  </property>
  <property fmtid="{D5CDD505-2E9C-101B-9397-08002B2CF9AE}" pid="3" name="_dlc_DocIdItemGuid">
    <vt:lpwstr>88903bce-f20c-4b62-a54a-49cf28939089</vt:lpwstr>
  </property>
</Properties>
</file>